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B45" w:rsidRDefault="00691B4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91B45" w:rsidRDefault="00691B4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91B45" w:rsidRDefault="00691B45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691B45" w:rsidRDefault="00691B45" w:rsidP="00407D57">
      <w:pPr>
        <w:jc w:val="center"/>
        <w:rPr>
          <w:sz w:val="28"/>
          <w:szCs w:val="28"/>
        </w:rPr>
      </w:pPr>
    </w:p>
    <w:tbl>
      <w:tblPr>
        <w:tblW w:w="160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691B45">
        <w:tc>
          <w:tcPr>
            <w:tcW w:w="1703" w:type="dxa"/>
            <w:vMerge w:val="restart"/>
            <w:vAlign w:val="center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91B45">
        <w:tc>
          <w:tcPr>
            <w:tcW w:w="1703" w:type="dxa"/>
            <w:vMerge/>
            <w:vAlign w:val="center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91B45" w:rsidRPr="00E2073E" w:rsidRDefault="00691B45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91B45" w:rsidRDefault="00691B45">
            <w:pPr>
              <w:rPr>
                <w:lang w:eastAsia="en-US"/>
              </w:rPr>
            </w:pPr>
          </w:p>
        </w:tc>
      </w:tr>
      <w:tr w:rsidR="00691B45">
        <w:trPr>
          <w:trHeight w:val="1169"/>
        </w:trPr>
        <w:tc>
          <w:tcPr>
            <w:tcW w:w="1703" w:type="dxa"/>
          </w:tcPr>
          <w:p w:rsidR="00691B45" w:rsidRPr="00E2073E" w:rsidRDefault="00691B45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Ефремовцева Л.А.</w:t>
            </w:r>
          </w:p>
        </w:tc>
        <w:tc>
          <w:tcPr>
            <w:tcW w:w="1417" w:type="dxa"/>
          </w:tcPr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 xml:space="preserve">Директор МКОУ Белоносов-ской СОШ </w:t>
            </w:r>
          </w:p>
        </w:tc>
        <w:tc>
          <w:tcPr>
            <w:tcW w:w="1266" w:type="dxa"/>
          </w:tcPr>
          <w:p w:rsidR="00691B45" w:rsidRDefault="00691B45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1)Земель-ный участок сельхозназначения</w:t>
            </w:r>
          </w:p>
          <w:p w:rsidR="00691B45" w:rsidRDefault="00691B45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</w:tc>
        <w:tc>
          <w:tcPr>
            <w:tcW w:w="1081" w:type="dxa"/>
          </w:tcPr>
          <w:p w:rsidR="00691B45" w:rsidRPr="00E2073E" w:rsidRDefault="00691B4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691B45" w:rsidRPr="00E2073E" w:rsidRDefault="00691B45">
            <w:pPr>
              <w:rPr>
                <w:color w:val="333333"/>
                <w:lang w:eastAsia="en-US"/>
              </w:rPr>
            </w:pPr>
          </w:p>
          <w:p w:rsidR="00691B45" w:rsidRPr="00E2073E" w:rsidRDefault="00691B45">
            <w:pPr>
              <w:rPr>
                <w:color w:val="333333"/>
                <w:lang w:eastAsia="en-US"/>
              </w:rPr>
            </w:pPr>
          </w:p>
          <w:p w:rsidR="00691B45" w:rsidRPr="00E2073E" w:rsidRDefault="00691B45">
            <w:pPr>
              <w:rPr>
                <w:color w:val="333333"/>
                <w:lang w:eastAsia="en-US"/>
              </w:rPr>
            </w:pPr>
          </w:p>
          <w:p w:rsidR="00691B45" w:rsidRPr="00E2073E" w:rsidRDefault="00691B4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</w:tc>
        <w:tc>
          <w:tcPr>
            <w:tcW w:w="971" w:type="dxa"/>
          </w:tcPr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691B45" w:rsidRPr="00E2073E" w:rsidRDefault="00691B4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691B45" w:rsidRPr="00E2073E" w:rsidRDefault="00691B45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550078,03</w:t>
            </w:r>
          </w:p>
        </w:tc>
        <w:tc>
          <w:tcPr>
            <w:tcW w:w="1740" w:type="dxa"/>
          </w:tcPr>
          <w:p w:rsidR="00691B45" w:rsidRPr="00E2073E" w:rsidRDefault="00691B45">
            <w:pPr>
              <w:rPr>
                <w:color w:val="333333"/>
                <w:lang w:val="en-US" w:eastAsia="en-US"/>
              </w:rPr>
            </w:pPr>
          </w:p>
        </w:tc>
      </w:tr>
      <w:tr w:rsidR="00691B45">
        <w:trPr>
          <w:trHeight w:val="839"/>
        </w:trPr>
        <w:tc>
          <w:tcPr>
            <w:tcW w:w="1703" w:type="dxa"/>
          </w:tcPr>
          <w:p w:rsidR="00691B45" w:rsidRDefault="00691B45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691B45" w:rsidRPr="00E2073E" w:rsidRDefault="00691B45" w:rsidP="00E2073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691B45" w:rsidRDefault="00691B45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1)Земель-ный участок сельхозназначения</w:t>
            </w:r>
          </w:p>
          <w:p w:rsidR="00691B45" w:rsidRDefault="00691B45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691B45" w:rsidRDefault="00691B45" w:rsidP="00A647B1">
            <w:pPr>
              <w:rPr>
                <w:lang w:eastAsia="en-US"/>
              </w:rPr>
            </w:pPr>
          </w:p>
          <w:p w:rsidR="00691B45" w:rsidRDefault="00691B45" w:rsidP="00A647B1">
            <w:pPr>
              <w:rPr>
                <w:lang w:eastAsia="en-US"/>
              </w:rPr>
            </w:pPr>
          </w:p>
          <w:p w:rsidR="00691B45" w:rsidRDefault="00691B45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3) Гараж</w:t>
            </w:r>
          </w:p>
        </w:tc>
        <w:tc>
          <w:tcPr>
            <w:tcW w:w="1081" w:type="dxa"/>
          </w:tcPr>
          <w:p w:rsidR="00691B45" w:rsidRPr="00E2073E" w:rsidRDefault="00691B4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691B45" w:rsidRPr="00E2073E" w:rsidRDefault="00691B45" w:rsidP="00A647B1">
            <w:pPr>
              <w:rPr>
                <w:color w:val="333333"/>
                <w:lang w:eastAsia="en-US"/>
              </w:rPr>
            </w:pPr>
          </w:p>
          <w:p w:rsidR="00691B45" w:rsidRPr="00E2073E" w:rsidRDefault="00691B45" w:rsidP="00A647B1">
            <w:pPr>
              <w:rPr>
                <w:color w:val="333333"/>
                <w:lang w:eastAsia="en-US"/>
              </w:rPr>
            </w:pPr>
          </w:p>
          <w:p w:rsidR="00691B45" w:rsidRDefault="00691B4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691B45" w:rsidRDefault="00691B45" w:rsidP="00A647B1">
            <w:pPr>
              <w:rPr>
                <w:color w:val="333333"/>
                <w:lang w:eastAsia="en-US"/>
              </w:rPr>
            </w:pPr>
          </w:p>
          <w:p w:rsidR="00691B45" w:rsidRPr="00E2073E" w:rsidRDefault="00691B45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21,8</w:t>
            </w:r>
          </w:p>
        </w:tc>
        <w:tc>
          <w:tcPr>
            <w:tcW w:w="971" w:type="dxa"/>
          </w:tcPr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Default="00691B45" w:rsidP="00E2073E">
            <w:pPr>
              <w:jc w:val="center"/>
              <w:rPr>
                <w:color w:val="333333"/>
                <w:lang w:eastAsia="en-US"/>
              </w:rPr>
            </w:pPr>
          </w:p>
          <w:p w:rsidR="00691B45" w:rsidRPr="00E2073E" w:rsidRDefault="00691B45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91B45" w:rsidRDefault="00691B4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691B45" w:rsidRPr="00E2073E" w:rsidRDefault="00691B45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>Автомобиль легковой</w:t>
            </w:r>
          </w:p>
          <w:p w:rsidR="00691B45" w:rsidRPr="00E2073E" w:rsidRDefault="00691B45">
            <w:pPr>
              <w:rPr>
                <w:color w:val="800000"/>
                <w:lang w:val="en-US" w:eastAsia="en-US"/>
              </w:rPr>
            </w:pPr>
            <w:r w:rsidRPr="00E2073E">
              <w:rPr>
                <w:color w:val="800000"/>
                <w:lang w:val="en-US" w:eastAsia="en-US"/>
              </w:rPr>
              <w:t xml:space="preserve">HYUNDAJ </w:t>
            </w:r>
          </w:p>
          <w:p w:rsidR="00691B45" w:rsidRPr="00E2073E" w:rsidRDefault="00691B45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val="en-US" w:eastAsia="en-US"/>
              </w:rPr>
              <w:t>ELANTRA</w:t>
            </w:r>
          </w:p>
        </w:tc>
        <w:tc>
          <w:tcPr>
            <w:tcW w:w="1740" w:type="dxa"/>
          </w:tcPr>
          <w:p w:rsidR="00691B45" w:rsidRPr="00E2073E" w:rsidRDefault="00691B45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>452242,67</w:t>
            </w:r>
          </w:p>
        </w:tc>
        <w:tc>
          <w:tcPr>
            <w:tcW w:w="1740" w:type="dxa"/>
          </w:tcPr>
          <w:p w:rsidR="00691B45" w:rsidRPr="00E2073E" w:rsidRDefault="00691B45">
            <w:pPr>
              <w:rPr>
                <w:color w:val="800000"/>
                <w:lang w:eastAsia="en-US"/>
              </w:rPr>
            </w:pPr>
          </w:p>
        </w:tc>
      </w:tr>
    </w:tbl>
    <w:p w:rsidR="00691B45" w:rsidRDefault="00691B45" w:rsidP="00407D57"/>
    <w:p w:rsidR="00691B45" w:rsidRDefault="00691B45" w:rsidP="00407D57"/>
    <w:p w:rsidR="00691B45" w:rsidRDefault="00691B45"/>
    <w:sectPr w:rsidR="00691B45" w:rsidSect="007A3C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86025"/>
    <w:multiLevelType w:val="hybridMultilevel"/>
    <w:tmpl w:val="D51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D57"/>
    <w:rsid w:val="000749D4"/>
    <w:rsid w:val="0015503E"/>
    <w:rsid w:val="003C777C"/>
    <w:rsid w:val="00407D57"/>
    <w:rsid w:val="004D4324"/>
    <w:rsid w:val="00644541"/>
    <w:rsid w:val="00691B45"/>
    <w:rsid w:val="007A3C35"/>
    <w:rsid w:val="00896197"/>
    <w:rsid w:val="00A647B1"/>
    <w:rsid w:val="00B3595C"/>
    <w:rsid w:val="00BE516C"/>
    <w:rsid w:val="00C04EB3"/>
    <w:rsid w:val="00CA60E9"/>
    <w:rsid w:val="00DA3346"/>
    <w:rsid w:val="00E10E09"/>
    <w:rsid w:val="00E17CC7"/>
    <w:rsid w:val="00E2073E"/>
    <w:rsid w:val="00E3777B"/>
    <w:rsid w:val="00EC56B4"/>
    <w:rsid w:val="00F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7D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7D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84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157</Words>
  <Characters>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2014-05-07T10:48:00Z</dcterms:created>
  <dcterms:modified xsi:type="dcterms:W3CDTF">2014-05-19T13:35:00Z</dcterms:modified>
</cp:coreProperties>
</file>